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475" w:rsidRDefault="00A65475" w:rsidP="00A65475">
      <w:pPr>
        <w:pStyle w:val="NoSpacing"/>
        <w:tabs>
          <w:tab w:val="left" w:pos="720"/>
        </w:tabs>
      </w:pPr>
      <w:r>
        <w:rPr>
          <w:u w:val="single"/>
        </w:rPr>
        <w:t>Lawrence PYGOT</w:t>
      </w:r>
      <w:r>
        <w:t xml:space="preserve">     </w:t>
      </w:r>
      <w:proofErr w:type="gramStart"/>
      <w:r>
        <w:t xml:space="preserve">   (</w:t>
      </w:r>
      <w:proofErr w:type="gramEnd"/>
      <w:r>
        <w:t>fl.1450)</w:t>
      </w:r>
    </w:p>
    <w:p w:rsidR="00A65475" w:rsidRDefault="00A65475" w:rsidP="00A65475">
      <w:pPr>
        <w:pStyle w:val="NoSpacing"/>
        <w:tabs>
          <w:tab w:val="left" w:pos="720"/>
        </w:tabs>
      </w:pPr>
    </w:p>
    <w:p w:rsidR="00A65475" w:rsidRDefault="00A65475" w:rsidP="00A65475">
      <w:pPr>
        <w:pStyle w:val="NoSpacing"/>
        <w:tabs>
          <w:tab w:val="left" w:pos="720"/>
        </w:tabs>
      </w:pPr>
    </w:p>
    <w:p w:rsidR="00A65475" w:rsidRDefault="00A65475" w:rsidP="00A65475">
      <w:pPr>
        <w:pStyle w:val="NoSpacing"/>
        <w:tabs>
          <w:tab w:val="left" w:pos="720"/>
        </w:tabs>
      </w:pPr>
      <w:r>
        <w:tab/>
        <w:t>1450</w:t>
      </w:r>
      <w:r>
        <w:tab/>
        <w:t xml:space="preserve">He made a plaint of debt against Richard Barbour(q.v.), Thomas </w:t>
      </w:r>
    </w:p>
    <w:p w:rsidR="00A65475" w:rsidRDefault="00A65475" w:rsidP="00A65475">
      <w:pPr>
        <w:pStyle w:val="NoSpacing"/>
        <w:tabs>
          <w:tab w:val="left" w:pos="720"/>
        </w:tabs>
      </w:pPr>
      <w:r>
        <w:tab/>
      </w:r>
      <w:r>
        <w:tab/>
        <w:t>Palmer(q.v.) and Henry Croft(q.v.), all of Dunstable, Bedfordshire.</w:t>
      </w:r>
    </w:p>
    <w:p w:rsidR="00A65475" w:rsidRDefault="00A65475" w:rsidP="00A6547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tab/>
      </w:r>
      <w: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A65475" w:rsidRDefault="00A65475" w:rsidP="00A6547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He made a plaint of debt against Henry Croft of Dunstable(q.v.) and his wife,</w:t>
      </w:r>
    </w:p>
    <w:p w:rsidR="00A65475" w:rsidRDefault="00A65475" w:rsidP="00A6547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Margaret(q.v.).   (ibid.)</w:t>
      </w:r>
    </w:p>
    <w:p w:rsidR="00A65475" w:rsidRDefault="00A65475" w:rsidP="00A6547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65475" w:rsidRDefault="00A65475" w:rsidP="00A6547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A65475" w:rsidRDefault="00A65475" w:rsidP="00A65475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 March 2017</w:t>
      </w:r>
    </w:p>
    <w:p w:rsidR="006B2F86" w:rsidRPr="00E71FC3" w:rsidRDefault="00A6547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475" w:rsidRDefault="00A65475" w:rsidP="00E71FC3">
      <w:pPr>
        <w:spacing w:after="0" w:line="240" w:lineRule="auto"/>
      </w:pPr>
      <w:r>
        <w:separator/>
      </w:r>
    </w:p>
  </w:endnote>
  <w:endnote w:type="continuationSeparator" w:id="0">
    <w:p w:rsidR="00A65475" w:rsidRDefault="00A654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475" w:rsidRDefault="00A65475" w:rsidP="00E71FC3">
      <w:pPr>
        <w:spacing w:after="0" w:line="240" w:lineRule="auto"/>
      </w:pPr>
      <w:r>
        <w:separator/>
      </w:r>
    </w:p>
  </w:footnote>
  <w:footnote w:type="continuationSeparator" w:id="0">
    <w:p w:rsidR="00A65475" w:rsidRDefault="00A654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475"/>
    <w:rsid w:val="001A7C09"/>
    <w:rsid w:val="00577BD5"/>
    <w:rsid w:val="00656CBA"/>
    <w:rsid w:val="006A1F77"/>
    <w:rsid w:val="00733BE7"/>
    <w:rsid w:val="00A6547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DD86C7-0183-4591-9E2F-8E0485D33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654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2017-12-24T22:10:00Z</dcterms:created>
  <dcterms:modified xsi:type="dcterms:W3CDTF">2017-12-24T22:11:00Z</dcterms:modified>
</cp:coreProperties>
</file>